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3554F" w14:textId="77777777" w:rsidR="00EE4280" w:rsidRPr="00EE4280" w:rsidRDefault="00EE4280" w:rsidP="00EE4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EE4280">
        <w:rPr>
          <w:b/>
          <w:sz w:val="26"/>
          <w:szCs w:val="26"/>
        </w:rPr>
        <w:t>POOBLASTILO PONUDNIKA</w:t>
      </w:r>
      <w:r w:rsidRPr="00EE4280">
        <w:rPr>
          <w:b/>
          <w:sz w:val="26"/>
          <w:szCs w:val="26"/>
        </w:rPr>
        <w:br/>
        <w:t>za neposredno plačevanje naročnika podizvajalcem</w:t>
      </w:r>
    </w:p>
    <w:p w14:paraId="224CAA44" w14:textId="77777777" w:rsidR="00EE4280" w:rsidRPr="00EE4280" w:rsidRDefault="00EE4280" w:rsidP="00EE4280"/>
    <w:p w14:paraId="59A7EEBC" w14:textId="291327E1" w:rsidR="00AD347D" w:rsidRDefault="00AD347D" w:rsidP="00AD347D">
      <w:pPr>
        <w:rPr>
          <w:rFonts w:cs="Calibri"/>
          <w:i/>
          <w:sz w:val="20"/>
          <w:szCs w:val="20"/>
        </w:rPr>
      </w:pPr>
      <w:r>
        <w:rPr>
          <w:b/>
        </w:rPr>
        <w:t xml:space="preserve">SKLOP št.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cs="Calibri"/>
          <w:i/>
          <w:sz w:val="20"/>
          <w:szCs w:val="20"/>
        </w:rPr>
        <w:t>/vpiši številko sklopa</w:t>
      </w:r>
      <w:r w:rsidR="00A724D0">
        <w:rPr>
          <w:rFonts w:cs="Calibri"/>
          <w:i/>
          <w:sz w:val="20"/>
          <w:szCs w:val="20"/>
        </w:rPr>
        <w:t xml:space="preserve"> oziroma številke sklopov</w:t>
      </w:r>
      <w:r>
        <w:rPr>
          <w:rFonts w:cs="Calibri"/>
          <w:i/>
          <w:sz w:val="20"/>
          <w:szCs w:val="20"/>
        </w:rPr>
        <w:t>/</w:t>
      </w:r>
    </w:p>
    <w:p w14:paraId="3A231404" w14:textId="6AD807C7" w:rsidR="00EE4280" w:rsidRPr="00EE4280" w:rsidRDefault="00EE4280" w:rsidP="00EE4280">
      <w:r w:rsidRPr="00EE4280"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b/>
          <w:sz w:val="20"/>
          <w:szCs w:val="20"/>
        </w:rPr>
      </w:r>
      <w:r w:rsidRPr="00EE4280">
        <w:rPr>
          <w:rFonts w:ascii="Arial" w:hAnsi="Arial" w:cs="Arial"/>
          <w:b/>
          <w:sz w:val="20"/>
          <w:szCs w:val="20"/>
        </w:rPr>
        <w:fldChar w:fldCharType="separate"/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t> </w:t>
      </w:r>
      <w:r w:rsidRPr="00EE4280">
        <w:rPr>
          <w:rFonts w:ascii="Arial" w:hAnsi="Arial" w:cs="Arial"/>
          <w:b/>
          <w:sz w:val="20"/>
          <w:szCs w:val="20"/>
        </w:rPr>
        <w:fldChar w:fldCharType="end"/>
      </w:r>
      <w:r w:rsidRPr="00EE4280">
        <w:rPr>
          <w:rFonts w:ascii="Arial" w:hAnsi="Arial" w:cs="Arial"/>
          <w:sz w:val="20"/>
          <w:szCs w:val="20"/>
        </w:rPr>
        <w:t xml:space="preserve"> </w:t>
      </w:r>
      <w:r w:rsidRPr="00EE4280">
        <w:rPr>
          <w:rFonts w:cs="Calibri"/>
          <w:i/>
          <w:sz w:val="20"/>
          <w:szCs w:val="20"/>
        </w:rPr>
        <w:t>/vpiši polni naziv ponudnika/</w:t>
      </w:r>
    </w:p>
    <w:p w14:paraId="6EC3B019" w14:textId="4678C82A" w:rsidR="00EE4280" w:rsidRPr="00EE4280" w:rsidRDefault="00EE4280" w:rsidP="002D361F">
      <w:r w:rsidRPr="00EE4280">
        <w:t xml:space="preserve">na podlagi prve alineje petega odstavka 94. člena ZJN-3 pooblaščam naročnika </w:t>
      </w:r>
      <w:r>
        <w:t>Ministrstvo za kohezijo in regionalni razvoj</w:t>
      </w:r>
      <w:r w:rsidRPr="00EE4280">
        <w:t xml:space="preserve">, Kotnikova ulica 5, 1000 Ljubljana, da v primeru pridobitve javnega naročila z oznako JN </w:t>
      </w:r>
      <w:r w:rsidR="000E50C8">
        <w:t>9</w:t>
      </w:r>
      <w:r w:rsidRPr="00EE4280">
        <w:t>/202</w:t>
      </w:r>
      <w:r w:rsidR="000E50C8">
        <w:t>5</w:t>
      </w:r>
      <w:r w:rsidRPr="00EE4280">
        <w:t xml:space="preserve">, katerega predmet je </w:t>
      </w:r>
      <w:bookmarkStart w:id="1" w:name="_Hlk163205536"/>
      <w:bookmarkStart w:id="2" w:name="_Hlk163204707"/>
      <w:r w:rsidR="001E7F39">
        <w:t>»</w:t>
      </w:r>
      <w:r w:rsidR="00A724D0" w:rsidRPr="00555523">
        <w:rPr>
          <w:i/>
          <w:iCs/>
        </w:rPr>
        <w:t>Zakup oglaševalskega prostora in storitev za potrebe izvedbe projekta EU projekt, moj projekt 202</w:t>
      </w:r>
      <w:r w:rsidR="000E50C8">
        <w:rPr>
          <w:i/>
          <w:iCs/>
        </w:rPr>
        <w:t>5</w:t>
      </w:r>
      <w:r w:rsidR="001E7F39">
        <w:t>«</w:t>
      </w:r>
      <w:bookmarkEnd w:id="1"/>
      <w:bookmarkEnd w:id="2"/>
      <w:r w:rsidRPr="00EE4280">
        <w:t>, naročnik na podlagi z moje strani</w:t>
      </w:r>
      <w:r w:rsidR="00C32393">
        <w:t xml:space="preserve"> </w:t>
      </w:r>
      <w:r w:rsidR="007C65D6">
        <w:t xml:space="preserve">v vlogi glavnega izvajalca </w:t>
      </w:r>
      <w:r w:rsidR="00C32393">
        <w:t>potrjenega računa</w:t>
      </w:r>
      <w:r w:rsidRPr="00EE4280">
        <w:t xml:space="preserve"> neposredno plačuje naslednjim podizvajalcem: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3443"/>
        <w:gridCol w:w="4438"/>
      </w:tblGrid>
      <w:tr w:rsidR="00EE4280" w:rsidRPr="00EE4280" w14:paraId="43F83049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64479655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proofErr w:type="spellStart"/>
            <w:r w:rsidRPr="00EE4280">
              <w:rPr>
                <w:b/>
              </w:rPr>
              <w:t>Zap</w:t>
            </w:r>
            <w:proofErr w:type="spellEnd"/>
            <w:r w:rsidRPr="00EE4280">
              <w:rPr>
                <w:b/>
              </w:rPr>
              <w:t>. št.</w:t>
            </w:r>
          </w:p>
        </w:tc>
        <w:tc>
          <w:tcPr>
            <w:tcW w:w="3765" w:type="dxa"/>
            <w:shd w:val="clear" w:color="auto" w:fill="auto"/>
          </w:tcPr>
          <w:p w14:paraId="295F2069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Naziv podizvajalca</w:t>
            </w:r>
          </w:p>
        </w:tc>
        <w:tc>
          <w:tcPr>
            <w:tcW w:w="4913" w:type="dxa"/>
            <w:shd w:val="clear" w:color="auto" w:fill="auto"/>
          </w:tcPr>
          <w:p w14:paraId="416B1457" w14:textId="77777777" w:rsidR="00EE4280" w:rsidRPr="00EE4280" w:rsidRDefault="00EE4280" w:rsidP="00EE4280">
            <w:pPr>
              <w:spacing w:after="0"/>
              <w:jc w:val="center"/>
              <w:rPr>
                <w:b/>
              </w:rPr>
            </w:pPr>
            <w:r w:rsidRPr="00EE4280">
              <w:rPr>
                <w:b/>
              </w:rPr>
              <w:t>Vrsta in obseg del, ki jih bo podizvajalec izvedel</w:t>
            </w:r>
          </w:p>
        </w:tc>
      </w:tr>
      <w:tr w:rsidR="00EE4280" w:rsidRPr="00EE4280" w14:paraId="5B2EA64F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236142D4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1</w:t>
            </w:r>
          </w:p>
        </w:tc>
        <w:tc>
          <w:tcPr>
            <w:tcW w:w="3765" w:type="dxa"/>
            <w:shd w:val="clear" w:color="auto" w:fill="auto"/>
          </w:tcPr>
          <w:p w14:paraId="654D7E7A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13" w:type="dxa"/>
            <w:shd w:val="clear" w:color="auto" w:fill="auto"/>
          </w:tcPr>
          <w:p w14:paraId="68FA08C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4DD7AF44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27AF0881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2</w:t>
            </w:r>
          </w:p>
        </w:tc>
        <w:tc>
          <w:tcPr>
            <w:tcW w:w="3765" w:type="dxa"/>
            <w:shd w:val="clear" w:color="auto" w:fill="auto"/>
          </w:tcPr>
          <w:p w14:paraId="00E6149C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13" w:type="dxa"/>
            <w:shd w:val="clear" w:color="auto" w:fill="auto"/>
          </w:tcPr>
          <w:p w14:paraId="15B14CB0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4280" w:rsidRPr="00EE4280" w14:paraId="7D1B5DAD" w14:textId="77777777" w:rsidTr="00F754E6">
        <w:trPr>
          <w:jc w:val="center"/>
        </w:trPr>
        <w:tc>
          <w:tcPr>
            <w:tcW w:w="596" w:type="dxa"/>
            <w:shd w:val="clear" w:color="auto" w:fill="auto"/>
          </w:tcPr>
          <w:p w14:paraId="666B92F0" w14:textId="77777777" w:rsidR="00EE4280" w:rsidRPr="00EE4280" w:rsidRDefault="00EE4280" w:rsidP="00EE4280">
            <w:pPr>
              <w:spacing w:after="240"/>
              <w:jc w:val="center"/>
            </w:pPr>
            <w:r w:rsidRPr="00EE4280">
              <w:t>3</w:t>
            </w:r>
          </w:p>
        </w:tc>
        <w:tc>
          <w:tcPr>
            <w:tcW w:w="3765" w:type="dxa"/>
            <w:shd w:val="clear" w:color="auto" w:fill="auto"/>
          </w:tcPr>
          <w:p w14:paraId="47F0F16E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913" w:type="dxa"/>
            <w:shd w:val="clear" w:color="auto" w:fill="auto"/>
          </w:tcPr>
          <w:p w14:paraId="016AE68D" w14:textId="77777777" w:rsidR="00EE4280" w:rsidRPr="00EE4280" w:rsidRDefault="00EE4280" w:rsidP="00EE4280">
            <w:r w:rsidRPr="00EE428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E428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E4280">
              <w:rPr>
                <w:rFonts w:ascii="Arial" w:hAnsi="Arial" w:cs="Arial"/>
                <w:sz w:val="20"/>
                <w:szCs w:val="20"/>
              </w:rPr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t> </w:t>
            </w:r>
            <w:r w:rsidRPr="00EE428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DE5A75E" w14:textId="77777777" w:rsidR="00EE4280" w:rsidRPr="00EE4280" w:rsidRDefault="00EE4280" w:rsidP="00EE4280">
      <w:pPr>
        <w:spacing w:after="240"/>
        <w:rPr>
          <w:i/>
          <w:sz w:val="20"/>
          <w:szCs w:val="20"/>
        </w:rPr>
      </w:pPr>
      <w:r w:rsidRPr="00EE4280">
        <w:rPr>
          <w:i/>
          <w:sz w:val="20"/>
          <w:szCs w:val="20"/>
        </w:rPr>
        <w:t>/po potrebi dodajte vrstice/</w:t>
      </w:r>
    </w:p>
    <w:p w14:paraId="0E52875C" w14:textId="77777777" w:rsidR="00EE4280" w:rsidRPr="00EE4280" w:rsidRDefault="00EE4280" w:rsidP="00EE4280">
      <w:pPr>
        <w:spacing w:after="240"/>
        <w:rPr>
          <w:sz w:val="20"/>
          <w:szCs w:val="20"/>
        </w:rPr>
      </w:pPr>
    </w:p>
    <w:p w14:paraId="0F1F8F78" w14:textId="77777777" w:rsidR="00EE4280" w:rsidRPr="00EE4280" w:rsidRDefault="00EE4280" w:rsidP="00EE4280">
      <w:pPr>
        <w:jc w:val="left"/>
      </w:pPr>
      <w:r w:rsidRPr="00EE4280">
        <w:t xml:space="preserve">Kraj: 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</w:r>
      <w:r w:rsidRPr="00EE4280">
        <w:tab/>
      </w:r>
      <w:r w:rsidRPr="00EE4280">
        <w:tab/>
        <w:t xml:space="preserve">Ime in priimek odgovorne osebe: 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</w:p>
    <w:p w14:paraId="48CFA72A" w14:textId="77777777" w:rsidR="00EE4280" w:rsidRPr="00EE4280" w:rsidRDefault="00EE4280" w:rsidP="00EE4280">
      <w:pPr>
        <w:jc w:val="left"/>
      </w:pPr>
      <w:r w:rsidRPr="00EE4280">
        <w:t>Datum:</w:t>
      </w:r>
      <w:r w:rsidRPr="00EE4280">
        <w:tab/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ab/>
      </w:r>
      <w:r w:rsidRPr="00EE4280">
        <w:tab/>
      </w:r>
      <w:r w:rsidRPr="00EE4280">
        <w:tab/>
        <w:t>Žig</w:t>
      </w:r>
      <w:r w:rsidRPr="00EE4280">
        <w:rPr>
          <w:vertAlign w:val="superscript"/>
        </w:rPr>
        <w:footnoteReference w:id="1"/>
      </w:r>
      <w:r w:rsidRPr="00EE4280">
        <w:tab/>
      </w:r>
      <w:r w:rsidRPr="00EE4280">
        <w:tab/>
        <w:t>Podpis odgovorne osebe ____</w:t>
      </w:r>
      <w:r w:rsidRPr="00EE428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E4280">
        <w:rPr>
          <w:rFonts w:ascii="Arial" w:hAnsi="Arial" w:cs="Arial"/>
          <w:sz w:val="20"/>
          <w:szCs w:val="20"/>
        </w:rPr>
        <w:instrText xml:space="preserve"> FORMTEXT </w:instrText>
      </w:r>
      <w:r w:rsidRPr="00EE4280">
        <w:rPr>
          <w:rFonts w:ascii="Arial" w:hAnsi="Arial" w:cs="Arial"/>
          <w:sz w:val="20"/>
          <w:szCs w:val="20"/>
        </w:rPr>
      </w:r>
      <w:r w:rsidRPr="00EE4280">
        <w:rPr>
          <w:rFonts w:ascii="Arial" w:hAnsi="Arial" w:cs="Arial"/>
          <w:sz w:val="20"/>
          <w:szCs w:val="20"/>
        </w:rPr>
        <w:fldChar w:fldCharType="separate"/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t> </w:t>
      </w:r>
      <w:r w:rsidRPr="00EE4280">
        <w:rPr>
          <w:rFonts w:ascii="Arial" w:hAnsi="Arial" w:cs="Arial"/>
          <w:sz w:val="20"/>
          <w:szCs w:val="20"/>
        </w:rPr>
        <w:fldChar w:fldCharType="end"/>
      </w:r>
      <w:r w:rsidRPr="00EE4280">
        <w:t>___</w:t>
      </w:r>
    </w:p>
    <w:p w14:paraId="614CD56A" w14:textId="77777777" w:rsidR="00EE4280" w:rsidRPr="00EE4280" w:rsidRDefault="00EE4280" w:rsidP="00EE4280"/>
    <w:p w14:paraId="5BA43792" w14:textId="77777777" w:rsidR="00EE4280" w:rsidRPr="00EE4280" w:rsidRDefault="00EE4280" w:rsidP="00EE4280"/>
    <w:p w14:paraId="45F4C3BD" w14:textId="77777777" w:rsidR="00EE4280" w:rsidRPr="00EE4280" w:rsidRDefault="00EE4280" w:rsidP="00EE4280">
      <w:pPr>
        <w:tabs>
          <w:tab w:val="left" w:pos="968"/>
        </w:tabs>
      </w:pPr>
      <w:r w:rsidRPr="00EE4280">
        <w:tab/>
      </w:r>
    </w:p>
    <w:p w14:paraId="5A06127C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8"/>
      <w:headerReference w:type="first" r:id="rId9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EC4FA" w14:textId="77777777" w:rsidR="001C1D6D" w:rsidRDefault="001C1D6D">
      <w:r>
        <w:separator/>
      </w:r>
    </w:p>
  </w:endnote>
  <w:endnote w:type="continuationSeparator" w:id="0">
    <w:p w14:paraId="24CE6CFC" w14:textId="77777777" w:rsidR="001C1D6D" w:rsidRDefault="001C1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14C59" w14:textId="77777777" w:rsidR="001C1D6D" w:rsidRDefault="001C1D6D">
      <w:bookmarkStart w:id="0" w:name="_Hlk193809175"/>
      <w:bookmarkEnd w:id="0"/>
      <w:r>
        <w:separator/>
      </w:r>
    </w:p>
  </w:footnote>
  <w:footnote w:type="continuationSeparator" w:id="0">
    <w:p w14:paraId="3AD07C4A" w14:textId="77777777" w:rsidR="001C1D6D" w:rsidRDefault="001C1D6D">
      <w:r>
        <w:continuationSeparator/>
      </w:r>
    </w:p>
  </w:footnote>
  <w:footnote w:id="1">
    <w:p w14:paraId="536DFD34" w14:textId="77777777" w:rsidR="00EE4280" w:rsidRPr="00DC6210" w:rsidRDefault="00EE4280" w:rsidP="00EE4280">
      <w:pPr>
        <w:pStyle w:val="Sprotnaopomba-besedilo"/>
        <w:spacing w:after="0"/>
        <w:rPr>
          <w:i/>
        </w:rPr>
      </w:pPr>
      <w:r w:rsidRPr="00DC6210">
        <w:rPr>
          <w:rStyle w:val="Sprotnaopomba-sklic"/>
          <w:i/>
        </w:rPr>
        <w:footnoteRef/>
      </w:r>
      <w:r w:rsidRPr="00DC6210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9C954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29E7DD20" w14:textId="77777777" w:rsidTr="00895C8B">
      <w:trPr>
        <w:cantSplit/>
        <w:trHeight w:hRule="exact" w:val="737"/>
      </w:trPr>
      <w:tc>
        <w:tcPr>
          <w:tcW w:w="696" w:type="dxa"/>
        </w:tcPr>
        <w:p w14:paraId="7EC3C65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32AC9978" wp14:editId="2288609F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79D02D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D821F0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3EC7F1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2D3AC3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D83335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557DA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3C147F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8F32E6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44793B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8FB723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15A2098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A134E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878031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F1AB25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E39780B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DBF2B2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F1AD9A2" w14:textId="56872108" w:rsidR="00B745D6" w:rsidRPr="008F3500" w:rsidRDefault="00B745D6" w:rsidP="0068025D">
    <w:pPr>
      <w:autoSpaceDE w:val="0"/>
      <w:autoSpaceDN w:val="0"/>
      <w:adjustRightInd w:val="0"/>
      <w:spacing w:after="0"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4EF66F0" wp14:editId="190B1CE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20B478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041C00DC" w14:textId="77777777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3D3F752F" w14:textId="77777777" w:rsidR="00992FEA" w:rsidRDefault="00992FEA" w:rsidP="00936653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ind w:firstLine="720"/>
    </w:pPr>
  </w:p>
  <w:p w14:paraId="0C4EFE70" w14:textId="5B6733DD" w:rsidR="0068025D" w:rsidRDefault="0068025D" w:rsidP="0068025D">
    <w:pPr>
      <w:pStyle w:val="Glava"/>
      <w:jc w:val="left"/>
      <w:rPr>
        <w:sz w:val="24"/>
        <w:szCs w:val="24"/>
        <w:lang w:eastAsia="sl-SI"/>
      </w:rPr>
    </w:pPr>
    <w:r w:rsidRPr="0063066E">
      <w:rPr>
        <w:rFonts w:cs="Arial"/>
        <w:noProof/>
        <w:szCs w:val="20"/>
        <w:lang w:eastAsia="sl-SI"/>
      </w:rPr>
      <w:drawing>
        <wp:inline distT="0" distB="0" distL="0" distR="0" wp14:anchorId="7178AB94" wp14:editId="5C8042E8">
          <wp:extent cx="2238375" cy="466725"/>
          <wp:effectExtent l="0" t="0" r="9525" b="9525"/>
          <wp:docPr id="1313227949" name="Slika 3" descr="C:\Users\mscheicher\AppData\Local\Temp\Temp1_co-funded_sl (1).zip\co-funded_sl\Horizontal\JPEG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8" descr="C:\Users\mscheicher\AppData\Local\Temp\Temp1_co-funded_sl (1).zip\co-funded_sl\Horizontal\JPEG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066E">
      <w:rPr>
        <w:rFonts w:cs="Arial"/>
        <w:noProof/>
        <w:szCs w:val="20"/>
        <w:lang w:eastAsia="sl-SI"/>
      </w:rPr>
      <w:drawing>
        <wp:inline distT="0" distB="0" distL="0" distR="0" wp14:anchorId="3D5B3E82" wp14:editId="10220C83">
          <wp:extent cx="885825" cy="447675"/>
          <wp:effectExtent l="0" t="0" r="9525" b="9525"/>
          <wp:docPr id="1830485448" name="Slika 2" descr="Logotip I feel Sloven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7" descr="Logotip I feel Sloveni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Arial"/>
        <w:noProof/>
        <w:szCs w:val="20"/>
        <w:lang w:eastAsia="sl-SI"/>
      </w:rPr>
      <w:drawing>
        <wp:inline distT="0" distB="0" distL="0" distR="0" wp14:anchorId="2F8C7CB4" wp14:editId="3B98C322">
          <wp:extent cx="2247900" cy="476250"/>
          <wp:effectExtent l="0" t="0" r="0" b="0"/>
          <wp:docPr id="78181057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Arial"/>
        <w:noProof/>
        <w:szCs w:val="20"/>
        <w:lang w:eastAsia="sl-SI"/>
      </w:rPr>
      <w:tab/>
      <w:t xml:space="preserve">   </w:t>
    </w:r>
  </w:p>
  <w:p w14:paraId="36EFDF96" w14:textId="77777777" w:rsidR="0068025D" w:rsidRDefault="0068025D" w:rsidP="00863537">
    <w:pPr>
      <w:pStyle w:val="Glava"/>
      <w:jc w:val="left"/>
      <w:rPr>
        <w:sz w:val="24"/>
        <w:szCs w:val="24"/>
        <w:lang w:eastAsia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D7E60"/>
    <w:multiLevelType w:val="hybridMultilevel"/>
    <w:tmpl w:val="3C502688"/>
    <w:lvl w:ilvl="0" w:tplc="FE8A9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7293855">
    <w:abstractNumId w:val="9"/>
  </w:num>
  <w:num w:numId="2" w16cid:durableId="844245149">
    <w:abstractNumId w:val="13"/>
  </w:num>
  <w:num w:numId="3" w16cid:durableId="1357927508">
    <w:abstractNumId w:val="0"/>
  </w:num>
  <w:num w:numId="4" w16cid:durableId="1108310387">
    <w:abstractNumId w:val="15"/>
  </w:num>
  <w:num w:numId="5" w16cid:durableId="1253589552">
    <w:abstractNumId w:val="12"/>
  </w:num>
  <w:num w:numId="6" w16cid:durableId="1545096364">
    <w:abstractNumId w:val="28"/>
  </w:num>
  <w:num w:numId="7" w16cid:durableId="1123575053">
    <w:abstractNumId w:val="18"/>
  </w:num>
  <w:num w:numId="8" w16cid:durableId="154304287">
    <w:abstractNumId w:val="31"/>
  </w:num>
  <w:num w:numId="9" w16cid:durableId="1874997892">
    <w:abstractNumId w:val="7"/>
  </w:num>
  <w:num w:numId="10" w16cid:durableId="1966688890">
    <w:abstractNumId w:val="25"/>
  </w:num>
  <w:num w:numId="11" w16cid:durableId="1884756697">
    <w:abstractNumId w:val="2"/>
  </w:num>
  <w:num w:numId="12" w16cid:durableId="573784005">
    <w:abstractNumId w:val="6"/>
  </w:num>
  <w:num w:numId="13" w16cid:durableId="678122208">
    <w:abstractNumId w:val="3"/>
  </w:num>
  <w:num w:numId="14" w16cid:durableId="605430566">
    <w:abstractNumId w:val="22"/>
  </w:num>
  <w:num w:numId="15" w16cid:durableId="407118231">
    <w:abstractNumId w:val="14"/>
  </w:num>
  <w:num w:numId="16" w16cid:durableId="156457294">
    <w:abstractNumId w:val="1"/>
  </w:num>
  <w:num w:numId="17" w16cid:durableId="1154682157">
    <w:abstractNumId w:val="24"/>
  </w:num>
  <w:num w:numId="18" w16cid:durableId="2056078911">
    <w:abstractNumId w:val="16"/>
  </w:num>
  <w:num w:numId="19" w16cid:durableId="771512962">
    <w:abstractNumId w:val="5"/>
  </w:num>
  <w:num w:numId="20" w16cid:durableId="917983846">
    <w:abstractNumId w:val="4"/>
  </w:num>
  <w:num w:numId="21" w16cid:durableId="1879001917">
    <w:abstractNumId w:val="27"/>
  </w:num>
  <w:num w:numId="22" w16cid:durableId="1078206486">
    <w:abstractNumId w:val="17"/>
  </w:num>
  <w:num w:numId="23" w16cid:durableId="1171457456">
    <w:abstractNumId w:val="19"/>
  </w:num>
  <w:num w:numId="24" w16cid:durableId="755129146">
    <w:abstractNumId w:val="30"/>
  </w:num>
  <w:num w:numId="25" w16cid:durableId="1445344779">
    <w:abstractNumId w:val="21"/>
  </w:num>
  <w:num w:numId="26" w16cid:durableId="466093296">
    <w:abstractNumId w:val="8"/>
  </w:num>
  <w:num w:numId="27" w16cid:durableId="659115432">
    <w:abstractNumId w:val="29"/>
  </w:num>
  <w:num w:numId="28" w16cid:durableId="97989734">
    <w:abstractNumId w:val="26"/>
  </w:num>
  <w:num w:numId="29" w16cid:durableId="1876308514">
    <w:abstractNumId w:val="23"/>
  </w:num>
  <w:num w:numId="30" w16cid:durableId="820274770">
    <w:abstractNumId w:val="10"/>
  </w:num>
  <w:num w:numId="31" w16cid:durableId="378667508">
    <w:abstractNumId w:val="11"/>
  </w:num>
  <w:num w:numId="32" w16cid:durableId="990253964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82"/>
    <w:rsid w:val="00007476"/>
    <w:rsid w:val="000216C9"/>
    <w:rsid w:val="00023A88"/>
    <w:rsid w:val="0003611A"/>
    <w:rsid w:val="00041482"/>
    <w:rsid w:val="00042FF1"/>
    <w:rsid w:val="00043ACB"/>
    <w:rsid w:val="000452F7"/>
    <w:rsid w:val="00050E55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E50C8"/>
    <w:rsid w:val="000E7F77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300A"/>
    <w:rsid w:val="00145480"/>
    <w:rsid w:val="001703AD"/>
    <w:rsid w:val="00172251"/>
    <w:rsid w:val="001908E4"/>
    <w:rsid w:val="00191BF9"/>
    <w:rsid w:val="00194523"/>
    <w:rsid w:val="001C0B24"/>
    <w:rsid w:val="001C1D6D"/>
    <w:rsid w:val="001C6004"/>
    <w:rsid w:val="001C6BD3"/>
    <w:rsid w:val="001D1041"/>
    <w:rsid w:val="001D3274"/>
    <w:rsid w:val="001D34D2"/>
    <w:rsid w:val="001D7E8D"/>
    <w:rsid w:val="001E2952"/>
    <w:rsid w:val="001E65D3"/>
    <w:rsid w:val="001E70A0"/>
    <w:rsid w:val="001E7F39"/>
    <w:rsid w:val="001F04A3"/>
    <w:rsid w:val="001F2844"/>
    <w:rsid w:val="001F5EF8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361F"/>
    <w:rsid w:val="002D58A0"/>
    <w:rsid w:val="002E3898"/>
    <w:rsid w:val="002F52FF"/>
    <w:rsid w:val="002F5451"/>
    <w:rsid w:val="00306915"/>
    <w:rsid w:val="0032481F"/>
    <w:rsid w:val="003266E1"/>
    <w:rsid w:val="0032685A"/>
    <w:rsid w:val="0033254E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A6856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417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55523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41C7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025D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C65D6"/>
    <w:rsid w:val="007D1BCF"/>
    <w:rsid w:val="007D1EC0"/>
    <w:rsid w:val="007D6164"/>
    <w:rsid w:val="007D75CF"/>
    <w:rsid w:val="007E0D16"/>
    <w:rsid w:val="007E1778"/>
    <w:rsid w:val="007E2B63"/>
    <w:rsid w:val="007E4207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537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36653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7B7F"/>
    <w:rsid w:val="00A052E7"/>
    <w:rsid w:val="00A11AD5"/>
    <w:rsid w:val="00A125C5"/>
    <w:rsid w:val="00A15066"/>
    <w:rsid w:val="00A26368"/>
    <w:rsid w:val="00A31E3E"/>
    <w:rsid w:val="00A31F8D"/>
    <w:rsid w:val="00A336EF"/>
    <w:rsid w:val="00A47112"/>
    <w:rsid w:val="00A5039D"/>
    <w:rsid w:val="00A5063D"/>
    <w:rsid w:val="00A50910"/>
    <w:rsid w:val="00A51BAA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24D0"/>
    <w:rsid w:val="00A741DF"/>
    <w:rsid w:val="00A77E43"/>
    <w:rsid w:val="00A8009F"/>
    <w:rsid w:val="00AA738F"/>
    <w:rsid w:val="00AB026A"/>
    <w:rsid w:val="00AB3817"/>
    <w:rsid w:val="00AC3CB2"/>
    <w:rsid w:val="00AC66B4"/>
    <w:rsid w:val="00AD347D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51A4E"/>
    <w:rsid w:val="00B65E9C"/>
    <w:rsid w:val="00B73530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32393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2573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E4280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3BE9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25AC48DA"/>
  <w15:docId w15:val="{4340EE56-D992-494B-8A02-085A8D2FA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41482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aliases w:val="E-PVO-glava Znak"/>
    <w:link w:val="Glava"/>
    <w:uiPriority w:val="99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E02573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02981C-29BA-4076-9D3D-D7146E484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23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1076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39</cp:revision>
  <cp:lastPrinted>2014-11-11T11:21:00Z</cp:lastPrinted>
  <dcterms:created xsi:type="dcterms:W3CDTF">2023-07-13T12:48:00Z</dcterms:created>
  <dcterms:modified xsi:type="dcterms:W3CDTF">2025-03-25T14:33:00Z</dcterms:modified>
</cp:coreProperties>
</file>